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103" w:rsidRDefault="00656103" w:rsidP="00656103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保全试听资料、软件（法人）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656103" w:rsidTr="00F336A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656103" w:rsidTr="00F336A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6103" w:rsidTr="00F336A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6103" w:rsidTr="00F336A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6103" w:rsidTr="00F336A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6103" w:rsidTr="00F336A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</w:t>
            </w:r>
            <w:r w:rsidRPr="00F336A2">
              <w:rPr>
                <w:rFonts w:hint="eastAsia"/>
                <w:sz w:val="18"/>
                <w:szCs w:val="18"/>
              </w:rPr>
              <w:t>试听资料、软件</w:t>
            </w:r>
            <w:r>
              <w:rPr>
                <w:rFonts w:hint="eastAsia"/>
                <w:sz w:val="18"/>
                <w:szCs w:val="18"/>
              </w:rPr>
              <w:t>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656103" w:rsidTr="00F336A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656103" w:rsidRDefault="00656103" w:rsidP="00656103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656103" w:rsidRDefault="00656103" w:rsidP="00F336A2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保全试听资料、软件（自然人）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656103" w:rsidTr="00F336A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656103" w:rsidTr="00F336A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6103" w:rsidTr="00F336A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</w:t>
            </w:r>
            <w:r w:rsidRPr="00F336A2">
              <w:rPr>
                <w:rFonts w:hint="eastAsia"/>
                <w:sz w:val="18"/>
                <w:szCs w:val="18"/>
              </w:rPr>
              <w:t>试听资料、软件</w:t>
            </w:r>
            <w:r>
              <w:rPr>
                <w:rFonts w:hint="eastAsia"/>
                <w:sz w:val="18"/>
                <w:szCs w:val="18"/>
              </w:rPr>
              <w:t>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6103" w:rsidTr="00F336A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656103" w:rsidRDefault="00656103" w:rsidP="00F069D2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656103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656103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656103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6103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103" w:rsidRDefault="0065610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6103" w:rsidRDefault="00656103" w:rsidP="00744143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自受理公证申请之日起十五个工作日内向当事人出具公证书。但是，因不可抗力、补充证明材料或者需要核实有关情况的，所需时间不计算在期限内。</w:t>
            </w:r>
          </w:p>
        </w:tc>
      </w:tr>
    </w:tbl>
    <w:p w:rsidR="00656103" w:rsidRPr="00744143" w:rsidRDefault="00656103">
      <w:pPr>
        <w:rPr>
          <w:rFonts w:cs="Times New Roman"/>
        </w:rPr>
      </w:pPr>
    </w:p>
    <w:sectPr w:rsidR="00656103" w:rsidRPr="00744143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103" w:rsidRDefault="00656103" w:rsidP="0074414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56103" w:rsidRDefault="00656103" w:rsidP="0074414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103" w:rsidRDefault="00656103" w:rsidP="0074414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56103" w:rsidRDefault="00656103" w:rsidP="0074414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E4F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468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6D28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6A78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4374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C49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3E4F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56103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4143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2D2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6F92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AE1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3E88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64815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413A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78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12B6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9D2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36A2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0B1C"/>
    <w:rsid w:val="00F911A4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456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143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4414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414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44143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41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93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148</Words>
  <Characters>850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2018-07-21T11:44:00Z</dcterms:created>
  <dcterms:modified xsi:type="dcterms:W3CDTF">2018-08-04T06:50:00Z</dcterms:modified>
</cp:coreProperties>
</file>